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 xml:space="preserve">от </w:t>
      </w:r>
      <w:r w:rsidR="00700B58">
        <w:rPr>
          <w:sz w:val="28"/>
          <w:u w:val="single"/>
        </w:rPr>
        <w:t>12.02.2024</w:t>
      </w:r>
      <w:r w:rsidR="00700B58">
        <w:rPr>
          <w:sz w:val="28"/>
        </w:rPr>
        <w:t xml:space="preserve"> № </w:t>
      </w:r>
      <w:r w:rsidR="00700B58">
        <w:rPr>
          <w:sz w:val="28"/>
          <w:u w:val="single"/>
        </w:rPr>
        <w:t>409</w:t>
      </w:r>
      <w:bookmarkStart w:id="0" w:name="_GoBack"/>
      <w:bookmarkEnd w:id="0"/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Pr="00A86E00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6E00">
              <w:t>2023</w:t>
            </w:r>
          </w:p>
          <w:p w:rsidR="00C64BED" w:rsidRPr="00A86E00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6E00"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Pr="00A86E00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6E00"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Pr="00A86E00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6E00"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Pr="00A86E00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86E00"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A86E0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A86E00" w:rsidRDefault="00A86E0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855" w:rsidRDefault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29 842,7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36 475,8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59 043,3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61 833,3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</w:tr>
      <w:tr w:rsidR="00A86E0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00" w:rsidRDefault="00A86E0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E00" w:rsidRDefault="00A86E0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34 405,5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E00" w:rsidRDefault="00A86E0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31 260,9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855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29 842,7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36 475,8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59 043,3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61 833,3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86E00" w:rsidRPr="00A86E00" w:rsidRDefault="00A86E0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44 437,6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AA393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AA393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AA393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E00" w:rsidRDefault="00C64BED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AA393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AA393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 w:rsidP="00C24DE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F35C34" w:rsidRDefault="00AA3930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855" w:rsidRDefault="00AA3930" w:rsidP="00AA59A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14 483,2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15 271,4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17 239,1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планирование бюджетных ассигнований резервного фонда Администрации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Pr="00A86855" w:rsidRDefault="00C64BED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AA3930" w:rsidTr="00A86E00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AA3930" w:rsidRDefault="00AA393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10 543,0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F35C34" w:rsidRDefault="00AA393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11 120,9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855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14 483,2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15 271,4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17 239,1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50305F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17 192,2</w:t>
            </w:r>
          </w:p>
        </w:tc>
      </w:tr>
      <w:tr w:rsidR="00AA3930" w:rsidTr="00A86E00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8E329D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8E329D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10 045,3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855" w:rsidRDefault="00AA3930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14 049,3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14 790,9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16 647,0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16 600,1</w:t>
            </w:r>
          </w:p>
        </w:tc>
      </w:tr>
      <w:tr w:rsidR="00AA3930" w:rsidTr="00A86E00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8E329D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8E329D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497,6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479,8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855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855">
              <w:rPr>
                <w:spacing w:val="-24"/>
                <w:sz w:val="20"/>
                <w:szCs w:val="20"/>
              </w:rPr>
              <w:t>433,9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480,5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A86E00">
              <w:rPr>
                <w:spacing w:val="-24"/>
                <w:sz w:val="20"/>
                <w:szCs w:val="20"/>
              </w:rPr>
              <w:t>592,1</w:t>
            </w:r>
          </w:p>
        </w:tc>
      </w:tr>
      <w:tr w:rsidR="008E329D" w:rsidTr="00A86E00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50305F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Pr="00694A5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E329D" w:rsidRPr="00A86E00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AA3930" w:rsidRPr="00A86855" w:rsidTr="00A86E00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Default="00AA3930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930" w:rsidRPr="00F35C34" w:rsidRDefault="00AA3930" w:rsidP="00A015EB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3930" w:rsidRPr="00A86855" w:rsidRDefault="00AA393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15 359,5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21 204,4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41 804,2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44 641,1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A3930" w:rsidRPr="00A86E00" w:rsidRDefault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Pr="00694A50" w:rsidRDefault="00C64BED">
            <w:pPr>
              <w:jc w:val="center"/>
              <w:rPr>
                <w:spacing w:val="-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694A50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A50" w:rsidRDefault="00694A50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694A50" w:rsidRDefault="00694A50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23 862,5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A50" w:rsidRPr="00F35C34" w:rsidRDefault="00694A50" w:rsidP="00F35C3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 w:rsidRPr="00F35C34">
              <w:rPr>
                <w:spacing w:val="-24"/>
                <w:sz w:val="20"/>
                <w:szCs w:val="20"/>
              </w:rPr>
              <w:t>20 140,0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855" w:rsidRDefault="00694A50" w:rsidP="00A86E00">
            <w:pPr>
              <w:jc w:val="center"/>
              <w:rPr>
                <w:spacing w:val="-24"/>
              </w:rPr>
            </w:pPr>
            <w:r w:rsidRPr="00A86855">
              <w:rPr>
                <w:spacing w:val="-24"/>
              </w:rPr>
              <w:t>15 359,5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21 204,4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41 804,2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A3930" w:rsidP="00A86E00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44 641,1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A3930" w:rsidP="0050305F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86E00" w:rsidP="0050305F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86E00" w:rsidP="0050305F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86E00" w:rsidP="0050305F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4A50" w:rsidRPr="00A86E00" w:rsidRDefault="00A86E00" w:rsidP="0050305F">
            <w:pPr>
              <w:jc w:val="center"/>
              <w:rPr>
                <w:spacing w:val="-24"/>
              </w:rPr>
            </w:pPr>
            <w:r w:rsidRPr="00A86E00">
              <w:rPr>
                <w:spacing w:val="-24"/>
              </w:rPr>
              <w:t>27 245,4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212380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17" w:rsidRDefault="00F46617">
      <w:r>
        <w:separator/>
      </w:r>
    </w:p>
  </w:endnote>
  <w:endnote w:type="continuationSeparator" w:id="0">
    <w:p w:rsidR="00F46617" w:rsidRDefault="00F4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E00" w:rsidRDefault="00A86E00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86E00" w:rsidRDefault="00A86E0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17" w:rsidRDefault="00F46617">
      <w:r>
        <w:separator/>
      </w:r>
    </w:p>
  </w:footnote>
  <w:footnote w:type="continuationSeparator" w:id="0">
    <w:p w:rsidR="00F46617" w:rsidRDefault="00F46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A86E00" w:rsidRDefault="00F4661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B5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86E00" w:rsidRDefault="00A86E0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1020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367A"/>
    <w:rsid w:val="000A726F"/>
    <w:rsid w:val="000B4002"/>
    <w:rsid w:val="000B5B57"/>
    <w:rsid w:val="000B66C7"/>
    <w:rsid w:val="000C0C09"/>
    <w:rsid w:val="000C2D9B"/>
    <w:rsid w:val="000C430D"/>
    <w:rsid w:val="000C709B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9F9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2380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57639"/>
    <w:rsid w:val="003643AA"/>
    <w:rsid w:val="0037040B"/>
    <w:rsid w:val="00382701"/>
    <w:rsid w:val="003839F5"/>
    <w:rsid w:val="00391654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AEE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0305F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D761C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42C6"/>
    <w:rsid w:val="00685DB2"/>
    <w:rsid w:val="006930BF"/>
    <w:rsid w:val="00694A50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0B58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065B"/>
    <w:rsid w:val="00752F16"/>
    <w:rsid w:val="00757953"/>
    <w:rsid w:val="00760C3C"/>
    <w:rsid w:val="00762229"/>
    <w:rsid w:val="007730B1"/>
    <w:rsid w:val="00782222"/>
    <w:rsid w:val="007936ED"/>
    <w:rsid w:val="00796B66"/>
    <w:rsid w:val="00797DEC"/>
    <w:rsid w:val="007A333A"/>
    <w:rsid w:val="007A369C"/>
    <w:rsid w:val="007A4180"/>
    <w:rsid w:val="007A426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15EB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86855"/>
    <w:rsid w:val="00A86E00"/>
    <w:rsid w:val="00A941CF"/>
    <w:rsid w:val="00AA3930"/>
    <w:rsid w:val="00AA4938"/>
    <w:rsid w:val="00AA59A5"/>
    <w:rsid w:val="00AA692C"/>
    <w:rsid w:val="00AB015C"/>
    <w:rsid w:val="00AB21C6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33F6"/>
    <w:rsid w:val="00B56C5E"/>
    <w:rsid w:val="00B577C9"/>
    <w:rsid w:val="00B605B4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24DEA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1E04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27ABC"/>
    <w:rsid w:val="00E3132E"/>
    <w:rsid w:val="00E34E8C"/>
    <w:rsid w:val="00E36EA0"/>
    <w:rsid w:val="00E5056F"/>
    <w:rsid w:val="00E532D4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3542"/>
    <w:rsid w:val="00F17756"/>
    <w:rsid w:val="00F2002B"/>
    <w:rsid w:val="00F202C8"/>
    <w:rsid w:val="00F22E89"/>
    <w:rsid w:val="00F24917"/>
    <w:rsid w:val="00F30D40"/>
    <w:rsid w:val="00F35C34"/>
    <w:rsid w:val="00F404A5"/>
    <w:rsid w:val="00F410DF"/>
    <w:rsid w:val="00F43D2F"/>
    <w:rsid w:val="00F442B2"/>
    <w:rsid w:val="00F464F4"/>
    <w:rsid w:val="00F46617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563A5-0E7A-4D24-AA3D-4C6CF06AD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2023-12-22T12:59:00Z</cp:lastPrinted>
  <dcterms:created xsi:type="dcterms:W3CDTF">2024-02-29T13:49:00Z</dcterms:created>
  <dcterms:modified xsi:type="dcterms:W3CDTF">2024-02-29T13:49:00Z</dcterms:modified>
</cp:coreProperties>
</file>